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5BDA143B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EB1B26">
              <w:rPr>
                <w:rFonts w:ascii="Arial" w:hAnsi="Arial" w:cs="Arial"/>
                <w:sz w:val="20"/>
              </w:rPr>
              <w:t>34</w:t>
            </w:r>
            <w:r w:rsidR="002B67C6">
              <w:rPr>
                <w:rFonts w:ascii="Arial" w:hAnsi="Arial" w:cs="Arial"/>
                <w:noProof/>
                <w:sz w:val="20"/>
              </w:rPr>
              <w:t>-MM-202</w:t>
            </w:r>
            <w:r w:rsidR="00EB1B26">
              <w:rPr>
                <w:rFonts w:ascii="Arial" w:hAnsi="Arial" w:cs="Arial"/>
                <w:noProof/>
                <w:sz w:val="20"/>
              </w:rPr>
              <w:t>6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6E9F431A" w14:textId="2F600FBA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B67C6">
              <w:rPr>
                <w:rFonts w:ascii="Arial" w:hAnsi="Arial" w:cs="Arial"/>
                <w:noProof/>
                <w:sz w:val="20"/>
              </w:rPr>
              <w:t xml:space="preserve">Umbau und Sanierung KL!CK Kindermuseum 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04732E0F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471921">
              <w:rPr>
                <w:rFonts w:ascii="Arial" w:hAnsi="Arial" w:cs="Arial"/>
                <w:sz w:val="20"/>
              </w:rPr>
              <w:t>Wärmeversorgungsanlagen</w:t>
            </w:r>
            <w:r w:rsidR="002B67C6">
              <w:rPr>
                <w:rFonts w:ascii="Arial" w:hAnsi="Arial" w:cs="Arial"/>
                <w:noProof/>
                <w:sz w:val="20"/>
              </w:rPr>
              <w:t xml:space="preserve"> 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6CA15122" w14:textId="17A8297E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0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3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5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6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418" w:type="dxa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701" w:type="dxa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9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418" w:type="dxa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0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701" w:type="dxa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2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418" w:type="dxa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3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701" w:type="dxa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5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418" w:type="dxa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6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7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8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22495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29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29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29508" w14:textId="77777777" w:rsidR="00296776" w:rsidRDefault="00296776">
      <w:r>
        <w:separator/>
      </w:r>
    </w:p>
  </w:endnote>
  <w:endnote w:type="continuationSeparator" w:id="0">
    <w:p w14:paraId="73659636" w14:textId="77777777" w:rsidR="00296776" w:rsidRDefault="0029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AD82" w14:textId="77777777" w:rsidR="00A0117A" w:rsidRDefault="00A011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550EE8EC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04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A0117A">
      <w:rPr>
        <w:rFonts w:ascii="Arial" w:hAnsi="Arial" w:cs="Arial"/>
        <w:sz w:val="20"/>
      </w:rPr>
      <w:t>3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0B2B" w14:textId="77777777" w:rsidR="00A0117A" w:rsidRDefault="00A011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0EAC" w14:textId="77777777" w:rsidR="00296776" w:rsidRDefault="00296776">
      <w:r>
        <w:separator/>
      </w:r>
    </w:p>
  </w:footnote>
  <w:footnote w:type="continuationSeparator" w:id="0">
    <w:p w14:paraId="2F0BE29E" w14:textId="77777777" w:rsidR="00296776" w:rsidRDefault="00296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727B" w14:textId="77777777" w:rsidR="00A0117A" w:rsidRDefault="00A01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68DB" w14:textId="77777777" w:rsidR="00A0117A" w:rsidRDefault="00A011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084194">
    <w:abstractNumId w:val="1"/>
  </w:num>
  <w:num w:numId="2" w16cid:durableId="538015476">
    <w:abstractNumId w:val="3"/>
  </w:num>
  <w:num w:numId="3" w16cid:durableId="873881104">
    <w:abstractNumId w:val="2"/>
  </w:num>
  <w:num w:numId="4" w16cid:durableId="1734498661">
    <w:abstractNumId w:val="4"/>
  </w:num>
  <w:num w:numId="5" w16cid:durableId="1947033623">
    <w:abstractNumId w:val="0"/>
  </w:num>
  <w:num w:numId="6" w16cid:durableId="2121098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4956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5204568">
    <w:abstractNumId w:val="5"/>
  </w:num>
  <w:num w:numId="9" w16cid:durableId="723602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0229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bgfL6Q2qKjB/NpPe3XqKZnUI9AQwdk4T0eLeM+JhLZjWbUxoym7y30opfCgOfni4RgRiZJEh8IeHXtdw1PHmQ==" w:salt="cW/h3aWvuPhzYE57x7BoTw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008B0"/>
    <w:rsid w:val="00263059"/>
    <w:rsid w:val="00296776"/>
    <w:rsid w:val="002B67C6"/>
    <w:rsid w:val="002C5B72"/>
    <w:rsid w:val="002E62FC"/>
    <w:rsid w:val="002F6255"/>
    <w:rsid w:val="00352B35"/>
    <w:rsid w:val="003565DD"/>
    <w:rsid w:val="003D7C20"/>
    <w:rsid w:val="00407BC6"/>
    <w:rsid w:val="00427387"/>
    <w:rsid w:val="00456519"/>
    <w:rsid w:val="00471921"/>
    <w:rsid w:val="004939F5"/>
    <w:rsid w:val="004C34A7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32E8B"/>
    <w:rsid w:val="00766EF9"/>
    <w:rsid w:val="00770BEB"/>
    <w:rsid w:val="007870E9"/>
    <w:rsid w:val="00795C0F"/>
    <w:rsid w:val="007A396F"/>
    <w:rsid w:val="007A5F40"/>
    <w:rsid w:val="007F62E9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5091B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468"/>
    <w:rsid w:val="00CC2C32"/>
    <w:rsid w:val="00CC6FDE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B1B26"/>
    <w:rsid w:val="00ED7DC2"/>
    <w:rsid w:val="00EF799D"/>
    <w:rsid w:val="00F143A8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5E461C453B14397E6DFE8CD2DE458" ma:contentTypeVersion="13" ma:contentTypeDescription="Ein neues Dokument erstellen." ma:contentTypeScope="" ma:versionID="7dfbeb7a81fb4c03a35fc41f6e82de29">
  <xsd:schema xmlns:xsd="http://www.w3.org/2001/XMLSchema" xmlns:xs="http://www.w3.org/2001/XMLSchema" xmlns:p="http://schemas.microsoft.com/office/2006/metadata/properties" xmlns:ns2="30bdd6e7-323d-4790-acb9-c728924e6314" xmlns:ns3="d03600f6-a327-454d-9f01-1a4b4b5a2114" targetNamespace="http://schemas.microsoft.com/office/2006/metadata/properties" ma:root="true" ma:fieldsID="e5c36b110d1dde85441eb2ecb0abcb0a" ns2:_="" ns3:_="">
    <xsd:import namespace="30bdd6e7-323d-4790-acb9-c728924e6314"/>
    <xsd:import namespace="d03600f6-a327-454d-9f01-1a4b4b5a2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dd6e7-323d-4790-acb9-c728924e63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3cdae03-7246-478d-99ae-767261f40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600f6-a327-454d-9f01-1a4b4b5a211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139bd9f-6475-4543-994d-1f016cc0b379}" ma:internalName="TaxCatchAll" ma:showField="CatchAllData" ma:web="d03600f6-a327-454d-9f01-1a4b4b5a2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3600f6-a327-454d-9f01-1a4b4b5a2114" xsi:nil="true"/>
    <lcf76f155ced4ddcb4097134ff3c332f xmlns="30bdd6e7-323d-4790-acb9-c728924e631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88827-2E00-4BE6-BDC8-13BFBB715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dd6e7-323d-4790-acb9-c728924e6314"/>
    <ds:schemaRef ds:uri="d03600f6-a327-454d-9f01-1a4b4b5a2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635F5-DD11-4DB2-8698-D40A56A6FA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3EA25-0DB0-4E2F-B493-1160538D4AFA}">
  <ds:schemaRefs>
    <ds:schemaRef ds:uri="http://schemas.microsoft.com/office/2006/metadata/properties"/>
    <ds:schemaRef ds:uri="http://schemas.microsoft.com/office/infopath/2007/PartnerControls"/>
    <ds:schemaRef ds:uri="d03600f6-a327-454d-9f01-1a4b4b5a2114"/>
    <ds:schemaRef ds:uri="30bdd6e7-323d-4790-acb9-c728924e6314"/>
  </ds:schemaRefs>
</ds:datastoreItem>
</file>

<file path=customXml/itemProps4.xml><?xml version="1.0" encoding="utf-8"?>
<ds:datastoreItem xmlns:ds="http://schemas.openxmlformats.org/officeDocument/2006/customXml" ds:itemID="{D4989730-82E2-40C5-8E0B-B48FF1E0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964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Kristina Lehmann</cp:lastModifiedBy>
  <cp:revision>26</cp:revision>
  <cp:lastPrinted>2018-06-14T07:08:00Z</cp:lastPrinted>
  <dcterms:created xsi:type="dcterms:W3CDTF">2018-06-11T09:06:00Z</dcterms:created>
  <dcterms:modified xsi:type="dcterms:W3CDTF">2026-06-08T08:42:00Z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0x010100E6B5E461C453B14397E6DFE8CD2DE458</vt:lpwstr>
  </property>
  <property fmtid="{D5CDD505-2E9C-101B-9397-08002B2CF9AE}" pid="3" name="MediaServiceImageTags">
    <vt:lpwstr/>
  </property>
</Properties>
</file>